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17B" w:rsidRDefault="006F717B" w:rsidP="006F71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BOTON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6F717B" w:rsidRDefault="006F717B" w:rsidP="006F71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717B" w:rsidRDefault="006F717B" w:rsidP="006F71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62B93" w:rsidRDefault="00362B93" w:rsidP="00362B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Bedford into land</w:t>
      </w:r>
    </w:p>
    <w:p w:rsidR="00362B93" w:rsidRDefault="00362B93" w:rsidP="00362B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John Mowbray,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362B93" w:rsidRDefault="00362B93" w:rsidP="00362B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24-111)</w:t>
      </w:r>
    </w:p>
    <w:p w:rsidR="006F717B" w:rsidRDefault="006F717B" w:rsidP="006F71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Bedford into the land</w:t>
      </w:r>
    </w:p>
    <w:p w:rsidR="006F717B" w:rsidRDefault="006F717B" w:rsidP="006F71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Reynold </w:t>
      </w:r>
      <w:proofErr w:type="spellStart"/>
      <w:r>
        <w:rPr>
          <w:rFonts w:ascii="Times New Roman" w:hAnsi="Times New Roman" w:cs="Times New Roman"/>
          <w:sz w:val="24"/>
          <w:szCs w:val="24"/>
        </w:rPr>
        <w:t>Cokayn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F717B" w:rsidRDefault="006F717B" w:rsidP="006F71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24-154)</w:t>
      </w:r>
    </w:p>
    <w:p w:rsidR="006F717B" w:rsidRDefault="006F717B" w:rsidP="006F71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717B" w:rsidRDefault="006F717B" w:rsidP="006F71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Default="006F717B" w:rsidP="006F71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April 2016</w:t>
      </w:r>
    </w:p>
    <w:p w:rsidR="00362B93" w:rsidRPr="006F717B" w:rsidRDefault="00362B93" w:rsidP="006F71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August 2016</w:t>
      </w:r>
      <w:bookmarkStart w:id="0" w:name="_GoBack"/>
      <w:bookmarkEnd w:id="0"/>
    </w:p>
    <w:sectPr w:rsidR="00362B93" w:rsidRPr="006F717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17B" w:rsidRDefault="006F717B" w:rsidP="00E71FC3">
      <w:pPr>
        <w:spacing w:after="0" w:line="240" w:lineRule="auto"/>
      </w:pPr>
      <w:r>
        <w:separator/>
      </w:r>
    </w:p>
  </w:endnote>
  <w:endnote w:type="continuationSeparator" w:id="0">
    <w:p w:rsidR="006F717B" w:rsidRDefault="006F717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17B" w:rsidRDefault="006F717B" w:rsidP="00E71FC3">
      <w:pPr>
        <w:spacing w:after="0" w:line="240" w:lineRule="auto"/>
      </w:pPr>
      <w:r>
        <w:separator/>
      </w:r>
    </w:p>
  </w:footnote>
  <w:footnote w:type="continuationSeparator" w:id="0">
    <w:p w:rsidR="006F717B" w:rsidRDefault="006F717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17B"/>
    <w:rsid w:val="00362B93"/>
    <w:rsid w:val="006F717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3CCE2"/>
  <w15:chartTrackingRefBased/>
  <w15:docId w15:val="{1DAA3994-E88E-48F9-87C1-9225903B3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2016-04-13T21:12:00Z</dcterms:created>
  <dcterms:modified xsi:type="dcterms:W3CDTF">2016-08-01T07:34:00Z</dcterms:modified>
</cp:coreProperties>
</file>